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EE" w:rsidRDefault="003B75EE" w:rsidP="00F54FD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54FD9">
        <w:rPr>
          <w:rFonts w:ascii="Times New Roman" w:hAnsi="Times New Roman"/>
          <w:b/>
          <w:sz w:val="28"/>
          <w:szCs w:val="28"/>
        </w:rPr>
        <w:tab/>
        <w:t>Список приглашенных</w:t>
      </w:r>
    </w:p>
    <w:p w:rsidR="003B75EE" w:rsidRPr="00F54FD9" w:rsidRDefault="003B75EE" w:rsidP="00F54FD9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B75EE" w:rsidRDefault="003B75EE" w:rsidP="00042D89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Белов А.В.- глава Юрьевского сельсовета</w:t>
      </w:r>
      <w:r w:rsidRPr="00222159">
        <w:rPr>
          <w:rFonts w:ascii="Times New Roman" w:hAnsi="Times New Roman"/>
          <w:sz w:val="28"/>
          <w:szCs w:val="28"/>
        </w:rPr>
        <w:t>;</w:t>
      </w:r>
    </w:p>
    <w:p w:rsidR="003B75EE" w:rsidRPr="00A91F21" w:rsidRDefault="003B75EE" w:rsidP="00042D89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Ковалев В.А.- помощник прокурора</w:t>
      </w:r>
      <w:r w:rsidRPr="00A91F21">
        <w:rPr>
          <w:rFonts w:ascii="Times New Roman" w:hAnsi="Times New Roman"/>
          <w:sz w:val="28"/>
          <w:szCs w:val="28"/>
        </w:rPr>
        <w:t xml:space="preserve">   Боготольской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A91F21">
        <w:rPr>
          <w:rFonts w:ascii="Times New Roman" w:hAnsi="Times New Roman"/>
          <w:sz w:val="28"/>
          <w:szCs w:val="28"/>
        </w:rPr>
        <w:t>межрайонной прокуратуры;</w:t>
      </w:r>
    </w:p>
    <w:p w:rsidR="003B75EE" w:rsidRDefault="003B75EE" w:rsidP="00042D89">
      <w:pPr>
        <w:rPr>
          <w:rFonts w:ascii="Times New Roman" w:hAnsi="Times New Roman"/>
          <w:sz w:val="28"/>
          <w:szCs w:val="28"/>
        </w:rPr>
      </w:pPr>
    </w:p>
    <w:p w:rsidR="003B75EE" w:rsidRDefault="003B75EE" w:rsidP="00222159">
      <w:pPr>
        <w:pStyle w:val="ListParagraph"/>
        <w:ind w:left="8508" w:firstLine="696"/>
        <w:rPr>
          <w:rFonts w:ascii="Times New Roman" w:hAnsi="Times New Roman"/>
          <w:sz w:val="26"/>
          <w:szCs w:val="26"/>
        </w:rPr>
      </w:pPr>
    </w:p>
    <w:sectPr w:rsidR="003B75EE" w:rsidSect="00714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27C66"/>
    <w:multiLevelType w:val="hybridMultilevel"/>
    <w:tmpl w:val="582E6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CC6840"/>
    <w:multiLevelType w:val="hybridMultilevel"/>
    <w:tmpl w:val="5720D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CE867AF"/>
    <w:multiLevelType w:val="hybridMultilevel"/>
    <w:tmpl w:val="DD9E8E22"/>
    <w:lvl w:ilvl="0" w:tplc="5B4AB6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FD9"/>
    <w:rsid w:val="000306F6"/>
    <w:rsid w:val="00042D89"/>
    <w:rsid w:val="00115758"/>
    <w:rsid w:val="00156769"/>
    <w:rsid w:val="001F3759"/>
    <w:rsid w:val="00222159"/>
    <w:rsid w:val="0024466D"/>
    <w:rsid w:val="003B75EE"/>
    <w:rsid w:val="004247D4"/>
    <w:rsid w:val="004A6F39"/>
    <w:rsid w:val="004F407F"/>
    <w:rsid w:val="005B3F7D"/>
    <w:rsid w:val="005C7C9B"/>
    <w:rsid w:val="006867A5"/>
    <w:rsid w:val="00714DA5"/>
    <w:rsid w:val="007D14A1"/>
    <w:rsid w:val="007E0AFA"/>
    <w:rsid w:val="007E4DE4"/>
    <w:rsid w:val="00A55C3F"/>
    <w:rsid w:val="00A76CCA"/>
    <w:rsid w:val="00A818D7"/>
    <w:rsid w:val="00A91F21"/>
    <w:rsid w:val="00A94404"/>
    <w:rsid w:val="00AE0B01"/>
    <w:rsid w:val="00B0212A"/>
    <w:rsid w:val="00B32A74"/>
    <w:rsid w:val="00CD6732"/>
    <w:rsid w:val="00DC27AD"/>
    <w:rsid w:val="00E95558"/>
    <w:rsid w:val="00ED21F3"/>
    <w:rsid w:val="00F06442"/>
    <w:rsid w:val="00F110A7"/>
    <w:rsid w:val="00F54FD9"/>
    <w:rsid w:val="00FE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DA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54FD9"/>
  </w:style>
  <w:style w:type="paragraph" w:styleId="ListParagraph">
    <w:name w:val="List Paragraph"/>
    <w:basedOn w:val="Normal"/>
    <w:uiPriority w:val="99"/>
    <w:qFormat/>
    <w:rsid w:val="00F54F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1</Pages>
  <Words>25</Words>
  <Characters>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USER</cp:lastModifiedBy>
  <cp:revision>10</cp:revision>
  <cp:lastPrinted>2004-12-31T19:28:00Z</cp:lastPrinted>
  <dcterms:created xsi:type="dcterms:W3CDTF">2014-10-09T08:15:00Z</dcterms:created>
  <dcterms:modified xsi:type="dcterms:W3CDTF">2005-01-06T22:26:00Z</dcterms:modified>
</cp:coreProperties>
</file>